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413B97" w14:textId="77777777" w:rsidR="008F76CE" w:rsidRDefault="008F76CE" w:rsidP="008F76CE">
      <w:pPr>
        <w:pStyle w:val="NoSpacing"/>
        <w:tabs>
          <w:tab w:val="left" w:pos="1440"/>
        </w:tabs>
        <w:jc w:val="both"/>
      </w:pPr>
      <w:r>
        <w:rPr>
          <w:u w:val="single"/>
        </w:rPr>
        <w:t>Thomas PAGE</w:t>
      </w:r>
      <w:r>
        <w:t xml:space="preserve">     (fl.1483)</w:t>
      </w:r>
    </w:p>
    <w:p w14:paraId="3D97D4CA" w14:textId="77777777" w:rsidR="008F76CE" w:rsidRDefault="008F76CE" w:rsidP="008F76CE">
      <w:pPr>
        <w:pStyle w:val="NoSpacing"/>
        <w:tabs>
          <w:tab w:val="left" w:pos="1440"/>
        </w:tabs>
        <w:jc w:val="both"/>
      </w:pPr>
      <w:r>
        <w:t>Chaplain.</w:t>
      </w:r>
    </w:p>
    <w:p w14:paraId="04CB276C" w14:textId="77777777" w:rsidR="008F76CE" w:rsidRDefault="008F76CE" w:rsidP="008F76CE">
      <w:pPr>
        <w:pStyle w:val="NoSpacing"/>
        <w:tabs>
          <w:tab w:val="left" w:pos="1440"/>
        </w:tabs>
        <w:jc w:val="both"/>
      </w:pPr>
    </w:p>
    <w:p w14:paraId="00B40C24" w14:textId="77777777" w:rsidR="008F76CE" w:rsidRDefault="008F76CE" w:rsidP="008F76CE">
      <w:pPr>
        <w:pStyle w:val="NoSpacing"/>
        <w:tabs>
          <w:tab w:val="left" w:pos="1440"/>
        </w:tabs>
        <w:jc w:val="both"/>
      </w:pPr>
    </w:p>
    <w:p w14:paraId="16427382" w14:textId="77777777" w:rsidR="008F76CE" w:rsidRDefault="008F76CE" w:rsidP="008F76CE">
      <w:pPr>
        <w:pStyle w:val="NoSpacing"/>
        <w:tabs>
          <w:tab w:val="left" w:pos="1440"/>
        </w:tabs>
        <w:jc w:val="both"/>
      </w:pPr>
      <w:r>
        <w:t>19 Dec.1483</w:t>
      </w:r>
      <w:r>
        <w:tab/>
        <w:t xml:space="preserve">He was instituted to a moiety of the rectory of South </w:t>
      </w:r>
      <w:proofErr w:type="spellStart"/>
      <w:r>
        <w:t>Otteringham</w:t>
      </w:r>
      <w:proofErr w:type="spellEnd"/>
      <w:r>
        <w:t>,</w:t>
      </w:r>
      <w:r>
        <w:tab/>
      </w:r>
      <w:r>
        <w:tab/>
      </w:r>
    </w:p>
    <w:p w14:paraId="0E55FF13" w14:textId="77777777" w:rsidR="008F76CE" w:rsidRDefault="008F76CE" w:rsidP="008F76CE">
      <w:pPr>
        <w:pStyle w:val="NoSpacing"/>
        <w:tabs>
          <w:tab w:val="left" w:pos="1440"/>
        </w:tabs>
        <w:jc w:val="both"/>
      </w:pPr>
      <w:r>
        <w:tab/>
        <w:t>North Riding of Yorkshire.</w:t>
      </w:r>
    </w:p>
    <w:p w14:paraId="14272767" w14:textId="77777777" w:rsidR="008F76CE" w:rsidRDefault="008F76CE" w:rsidP="008F76CE">
      <w:pPr>
        <w:pStyle w:val="NoSpacing"/>
      </w:pPr>
      <w:r>
        <w:tab/>
      </w:r>
      <w:r>
        <w:tab/>
        <w:t>(“The Register of Thomas Rotherham, Archbishop of York 1480-1500</w:t>
      </w:r>
    </w:p>
    <w:p w14:paraId="3D1F4BAF" w14:textId="35BF7CE7" w:rsidR="008F76CE" w:rsidRDefault="008F76CE" w:rsidP="008F76CE">
      <w:pPr>
        <w:pStyle w:val="NoSpacing"/>
        <w:tabs>
          <w:tab w:val="left" w:pos="1440"/>
        </w:tabs>
        <w:jc w:val="both"/>
      </w:pPr>
      <w:r>
        <w:tab/>
        <w:t xml:space="preserve">vol.1” ed. Eric </w:t>
      </w:r>
      <w:proofErr w:type="spellStart"/>
      <w:r>
        <w:t>E.Barker</w:t>
      </w:r>
      <w:proofErr w:type="spellEnd"/>
      <w:r>
        <w:t>, pub. The Canterbury and York Society, 1974, p.41)</w:t>
      </w:r>
    </w:p>
    <w:p w14:paraId="0E278CFA" w14:textId="77777777" w:rsidR="0026671A" w:rsidRDefault="0026671A" w:rsidP="008F76CE">
      <w:pPr>
        <w:pStyle w:val="NoSpacing"/>
        <w:tabs>
          <w:tab w:val="left" w:pos="1440"/>
        </w:tabs>
        <w:jc w:val="both"/>
      </w:pPr>
    </w:p>
    <w:p w14:paraId="74A74FAD" w14:textId="77777777" w:rsidR="008F76CE" w:rsidRDefault="008F76CE" w:rsidP="008F76CE">
      <w:pPr>
        <w:pStyle w:val="NoSpacing"/>
        <w:tabs>
          <w:tab w:val="left" w:pos="1440"/>
        </w:tabs>
        <w:jc w:val="both"/>
      </w:pPr>
    </w:p>
    <w:p w14:paraId="51A892F0" w14:textId="77777777" w:rsidR="008F76CE" w:rsidRDefault="008F76CE" w:rsidP="008F76CE">
      <w:pPr>
        <w:pStyle w:val="NoSpacing"/>
        <w:tabs>
          <w:tab w:val="left" w:pos="1440"/>
        </w:tabs>
        <w:jc w:val="both"/>
      </w:pPr>
    </w:p>
    <w:p w14:paraId="4B19DB07" w14:textId="77777777" w:rsidR="008F76CE" w:rsidRDefault="008F76CE" w:rsidP="008F76CE">
      <w:pPr>
        <w:pStyle w:val="NoSpacing"/>
        <w:tabs>
          <w:tab w:val="left" w:pos="1440"/>
        </w:tabs>
        <w:jc w:val="both"/>
      </w:pPr>
      <w:r>
        <w:t>10 August 2019</w:t>
      </w:r>
    </w:p>
    <w:p w14:paraId="1975D3C6" w14:textId="77777777" w:rsidR="006B2F86" w:rsidRPr="00E71FC3" w:rsidRDefault="0026671A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97718F" w14:textId="77777777" w:rsidR="008F76CE" w:rsidRDefault="008F76CE" w:rsidP="00E71FC3">
      <w:pPr>
        <w:spacing w:after="0" w:line="240" w:lineRule="auto"/>
      </w:pPr>
      <w:r>
        <w:separator/>
      </w:r>
    </w:p>
  </w:endnote>
  <w:endnote w:type="continuationSeparator" w:id="0">
    <w:p w14:paraId="1A211CAA" w14:textId="77777777" w:rsidR="008F76CE" w:rsidRDefault="008F76C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94533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4A00B6" w14:textId="77777777" w:rsidR="008F76CE" w:rsidRDefault="008F76CE" w:rsidP="00E71FC3">
      <w:pPr>
        <w:spacing w:after="0" w:line="240" w:lineRule="auto"/>
      </w:pPr>
      <w:r>
        <w:separator/>
      </w:r>
    </w:p>
  </w:footnote>
  <w:footnote w:type="continuationSeparator" w:id="0">
    <w:p w14:paraId="615EECD7" w14:textId="77777777" w:rsidR="008F76CE" w:rsidRDefault="008F76C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6CE"/>
    <w:rsid w:val="001A7C09"/>
    <w:rsid w:val="0026671A"/>
    <w:rsid w:val="00577BD5"/>
    <w:rsid w:val="00656CBA"/>
    <w:rsid w:val="006A1F77"/>
    <w:rsid w:val="00733BE7"/>
    <w:rsid w:val="008F76C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99011E"/>
  <w15:chartTrackingRefBased/>
  <w15:docId w15:val="{95C44EC1-BDD6-4BD1-A336-16D878669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2019-09-10T21:16:00Z</dcterms:created>
  <dcterms:modified xsi:type="dcterms:W3CDTF">2020-05-05T09:18:00Z</dcterms:modified>
</cp:coreProperties>
</file>